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689" w:rsidRPr="00310DC1" w:rsidRDefault="000F3689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0F3689" w:rsidRPr="00DB72EF" w:rsidRDefault="000F3689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F3689" w:rsidRPr="00DB72EF" w:rsidRDefault="000F3689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F3689" w:rsidRPr="00DB72EF" w:rsidRDefault="000F3689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F3689" w:rsidRPr="00DB72EF" w:rsidRDefault="000F3689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0F3689" w:rsidRPr="00DB72EF" w:rsidRDefault="000F3689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0F3689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0F3689" w:rsidRPr="00DB72EF" w:rsidRDefault="000F3689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0F3689" w:rsidRDefault="000F3689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0F3689" w:rsidRPr="00DB72EF" w:rsidRDefault="000F3689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0F3689" w:rsidRPr="00DB72EF" w:rsidRDefault="000F3689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0F3689" w:rsidRPr="00DB72EF" w:rsidRDefault="000F3689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0F3689" w:rsidRPr="00DB72EF" w:rsidRDefault="000F3689">
      <w:pPr>
        <w:autoSpaceDE/>
        <w:jc w:val="both"/>
        <w:rPr>
          <w:b/>
          <w:i/>
          <w:color w:val="auto"/>
          <w:lang w:eastAsia="ar-SA"/>
        </w:rPr>
      </w:pPr>
    </w:p>
    <w:p w:rsidR="000F3689" w:rsidRDefault="000F3689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0F3689" w:rsidRDefault="000F3689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0F3689" w:rsidRPr="00DB72EF" w:rsidRDefault="000F3689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F3689" w:rsidRPr="00DB72EF" w:rsidRDefault="000F3689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0F3689" w:rsidRPr="00DB72EF" w:rsidRDefault="000F3689" w:rsidP="00E266AA">
      <w:pPr>
        <w:autoSpaceDE/>
        <w:rPr>
          <w:i/>
          <w:color w:val="auto"/>
          <w:lang w:eastAsia="ar-SA"/>
        </w:rPr>
      </w:pPr>
    </w:p>
    <w:p w:rsidR="000F3689" w:rsidRDefault="000F3689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0F3689" w:rsidRPr="00D129FC" w:rsidRDefault="000F3689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0F3689" w:rsidRPr="00B275A6" w:rsidRDefault="000F3689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0F3689" w:rsidRPr="00A02DF2" w:rsidRDefault="000F3689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8C44A1">
        <w:rPr>
          <w:b/>
          <w:color w:val="auto"/>
          <w:sz w:val="28"/>
          <w:szCs w:val="28"/>
          <w:lang w:eastAsia="ar-SA"/>
        </w:rPr>
        <w:t>„</w:t>
      </w:r>
      <w:r w:rsidRPr="008C44A1">
        <w:rPr>
          <w:b/>
          <w:color w:val="auto"/>
          <w:sz w:val="32"/>
          <w:szCs w:val="32"/>
        </w:rPr>
        <w:t>Przebudowa ul. Leszczyńskiej w Święciechowie</w:t>
      </w:r>
      <w:r w:rsidRPr="008C44A1">
        <w:rPr>
          <w:b/>
          <w:color w:val="auto"/>
          <w:sz w:val="28"/>
          <w:szCs w:val="28"/>
          <w:lang w:eastAsia="ar-SA"/>
        </w:rPr>
        <w:t>”</w:t>
      </w:r>
    </w:p>
    <w:p w:rsidR="000F3689" w:rsidRPr="00E23FD0" w:rsidRDefault="000F3689">
      <w:pPr>
        <w:autoSpaceDE/>
        <w:jc w:val="both"/>
        <w:rPr>
          <w:color w:val="auto"/>
          <w:lang w:eastAsia="ar-SA"/>
        </w:rPr>
      </w:pPr>
    </w:p>
    <w:p w:rsidR="000F3689" w:rsidRPr="00DB72EF" w:rsidRDefault="000F3689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0F3689" w:rsidRPr="00DB72EF" w:rsidRDefault="000F3689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0F3689" w:rsidRPr="00DB72EF" w:rsidRDefault="000F3689">
      <w:pPr>
        <w:autoSpaceDE/>
        <w:jc w:val="both"/>
        <w:rPr>
          <w:lang w:eastAsia="ar-SA"/>
        </w:rPr>
      </w:pPr>
    </w:p>
    <w:p w:rsidR="000F3689" w:rsidRPr="00DB72EF" w:rsidRDefault="000F3689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0F3689" w:rsidRPr="00FF406D" w:rsidRDefault="000F3689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0F3689" w:rsidRPr="00DB72EF" w:rsidRDefault="000F3689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0F3689" w:rsidRPr="002A3B44" w:rsidRDefault="000F3689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0F3689" w:rsidRDefault="000F3689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0F3689" w:rsidRDefault="000F3689" w:rsidP="00310DC1">
      <w:pPr>
        <w:jc w:val="both"/>
        <w:rPr>
          <w:b/>
          <w:i/>
          <w:color w:val="auto"/>
          <w:lang w:eastAsia="ar-SA"/>
        </w:rPr>
      </w:pPr>
    </w:p>
    <w:p w:rsidR="000F3689" w:rsidRDefault="000F3689" w:rsidP="00310DC1">
      <w:pPr>
        <w:jc w:val="both"/>
        <w:rPr>
          <w:b/>
          <w:i/>
          <w:color w:val="FF0000"/>
          <w:lang w:eastAsia="ar-SA"/>
        </w:rPr>
      </w:pPr>
    </w:p>
    <w:p w:rsidR="000F3689" w:rsidRDefault="000F3689" w:rsidP="00310DC1">
      <w:pPr>
        <w:jc w:val="both"/>
        <w:rPr>
          <w:b/>
          <w:i/>
          <w:color w:val="FF0000"/>
          <w:lang w:eastAsia="ar-SA"/>
        </w:rPr>
      </w:pPr>
    </w:p>
    <w:p w:rsidR="000F3689" w:rsidRPr="00581979" w:rsidRDefault="000F3689" w:rsidP="00581979">
      <w:pPr>
        <w:jc w:val="both"/>
        <w:rPr>
          <w:b/>
          <w:i/>
          <w:color w:val="FF0000"/>
          <w:lang w:eastAsia="ar-SA"/>
        </w:rPr>
      </w:pPr>
    </w:p>
    <w:p w:rsidR="000F3689" w:rsidRPr="00581979" w:rsidRDefault="000F3689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0F3689" w:rsidRPr="00581979" w:rsidRDefault="000F3689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0F3689" w:rsidRPr="00581979" w:rsidRDefault="000F3689" w:rsidP="00581979">
      <w:pPr>
        <w:jc w:val="both"/>
        <w:rPr>
          <w:iCs/>
          <w:color w:val="FF0000"/>
          <w:sz w:val="22"/>
          <w:szCs w:val="22"/>
        </w:rPr>
      </w:pPr>
    </w:p>
    <w:p w:rsidR="000F3689" w:rsidRPr="00581979" w:rsidRDefault="000F3689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0F3689" w:rsidRPr="00581979" w:rsidRDefault="000F3689" w:rsidP="00581979">
      <w:pPr>
        <w:jc w:val="both"/>
        <w:rPr>
          <w:iCs/>
          <w:color w:val="FF0000"/>
          <w:sz w:val="22"/>
          <w:szCs w:val="22"/>
        </w:rPr>
      </w:pPr>
    </w:p>
    <w:p w:rsidR="000F3689" w:rsidRPr="00581979" w:rsidRDefault="000F3689" w:rsidP="00581979">
      <w:pPr>
        <w:rPr>
          <w:color w:val="FF0000"/>
          <w:sz w:val="22"/>
          <w:szCs w:val="22"/>
          <w:lang w:eastAsia="pl-PL"/>
        </w:rPr>
      </w:pPr>
    </w:p>
    <w:p w:rsidR="000F3689" w:rsidRPr="00275008" w:rsidRDefault="000F3689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0F3689" w:rsidRPr="00581979" w:rsidRDefault="000F3689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0F3689" w:rsidRPr="00581979" w:rsidRDefault="000F3689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0F3689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689" w:rsidRDefault="000F3689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0F3689" w:rsidRDefault="000F3689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689" w:rsidRDefault="000F3689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0F3689" w:rsidRDefault="000F3689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89" w:rsidRDefault="000F3689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 w:rsidRPr="008C44A1">
      <w:rPr>
        <w:color w:val="auto"/>
        <w:lang w:eastAsia="ar-SA"/>
      </w:rPr>
      <w:t>P.271.18.2026</w:t>
    </w:r>
    <w:r w:rsidRPr="001A5CF0">
      <w:rPr>
        <w:color w:val="auto"/>
        <w:lang w:eastAsia="ar-SA"/>
      </w:rPr>
      <w:t xml:space="preserve">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0F3689" w:rsidRDefault="000F3689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3689"/>
    <w:rsid w:val="000F36AD"/>
    <w:rsid w:val="000F41A6"/>
    <w:rsid w:val="000F59D2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A27B3"/>
    <w:rsid w:val="001A5CF0"/>
    <w:rsid w:val="001B10EE"/>
    <w:rsid w:val="001B1F6D"/>
    <w:rsid w:val="001B3186"/>
    <w:rsid w:val="001C2F53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2C59A2"/>
    <w:rsid w:val="00300845"/>
    <w:rsid w:val="00300FF2"/>
    <w:rsid w:val="00310DC1"/>
    <w:rsid w:val="00311E8E"/>
    <w:rsid w:val="00322BE8"/>
    <w:rsid w:val="00323B5D"/>
    <w:rsid w:val="00327870"/>
    <w:rsid w:val="003309D0"/>
    <w:rsid w:val="00353F7A"/>
    <w:rsid w:val="00361872"/>
    <w:rsid w:val="0036275A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3F7685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D1FB5"/>
    <w:rsid w:val="004D4FDA"/>
    <w:rsid w:val="004F34DC"/>
    <w:rsid w:val="00500BE5"/>
    <w:rsid w:val="00501057"/>
    <w:rsid w:val="00501A30"/>
    <w:rsid w:val="005055E4"/>
    <w:rsid w:val="005066D0"/>
    <w:rsid w:val="00523C16"/>
    <w:rsid w:val="00535B28"/>
    <w:rsid w:val="0054111C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56821"/>
    <w:rsid w:val="00664025"/>
    <w:rsid w:val="006651D7"/>
    <w:rsid w:val="00680191"/>
    <w:rsid w:val="00691796"/>
    <w:rsid w:val="00697D40"/>
    <w:rsid w:val="006B199B"/>
    <w:rsid w:val="006B3647"/>
    <w:rsid w:val="006C7646"/>
    <w:rsid w:val="006D04DD"/>
    <w:rsid w:val="006F081B"/>
    <w:rsid w:val="006F12DC"/>
    <w:rsid w:val="00702DD8"/>
    <w:rsid w:val="007203FF"/>
    <w:rsid w:val="0073415D"/>
    <w:rsid w:val="0074453E"/>
    <w:rsid w:val="00764BC2"/>
    <w:rsid w:val="00775069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C44A1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B3D24"/>
    <w:rsid w:val="009C3757"/>
    <w:rsid w:val="009C3C0F"/>
    <w:rsid w:val="009F6F64"/>
    <w:rsid w:val="00A02DF2"/>
    <w:rsid w:val="00A155C7"/>
    <w:rsid w:val="00A31C2F"/>
    <w:rsid w:val="00A43DAF"/>
    <w:rsid w:val="00A517AD"/>
    <w:rsid w:val="00A61515"/>
    <w:rsid w:val="00A64A42"/>
    <w:rsid w:val="00A64BC0"/>
    <w:rsid w:val="00A66860"/>
    <w:rsid w:val="00A709C9"/>
    <w:rsid w:val="00A865F4"/>
    <w:rsid w:val="00A95791"/>
    <w:rsid w:val="00AD7340"/>
    <w:rsid w:val="00AE3CB6"/>
    <w:rsid w:val="00AF4034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82E5F"/>
    <w:rsid w:val="00B965EB"/>
    <w:rsid w:val="00BA5C89"/>
    <w:rsid w:val="00BB5858"/>
    <w:rsid w:val="00BB6331"/>
    <w:rsid w:val="00BE52E8"/>
    <w:rsid w:val="00C042CF"/>
    <w:rsid w:val="00C157D1"/>
    <w:rsid w:val="00C17033"/>
    <w:rsid w:val="00C2194E"/>
    <w:rsid w:val="00C24361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53E26"/>
    <w:rsid w:val="00E61FEB"/>
    <w:rsid w:val="00E73CF3"/>
    <w:rsid w:val="00E82B7A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3106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0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368</Words>
  <Characters>2212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55</cp:revision>
  <dcterms:created xsi:type="dcterms:W3CDTF">2021-04-20T12:35:00Z</dcterms:created>
  <dcterms:modified xsi:type="dcterms:W3CDTF">2026-06-19T06:39:00Z</dcterms:modified>
</cp:coreProperties>
</file>